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489C8D27" w:rsidR="001E41F3" w:rsidRDefault="001E41F3">
      <w:pPr>
        <w:pStyle w:val="CRCoverPage"/>
        <w:tabs>
          <w:tab w:val="right" w:pos="9639"/>
        </w:tabs>
        <w:spacing w:after="0"/>
        <w:rPr>
          <w:b/>
          <w:i/>
          <w:noProof/>
          <w:sz w:val="28"/>
        </w:rPr>
      </w:pPr>
      <w:r>
        <w:rPr>
          <w:b/>
          <w:noProof/>
          <w:sz w:val="24"/>
        </w:rPr>
        <w:t>3GPP TSG-</w:t>
      </w:r>
      <w:r w:rsidR="0023667D">
        <w:rPr>
          <w:b/>
          <w:noProof/>
          <w:sz w:val="24"/>
        </w:rPr>
        <w:t xml:space="preserve">SA WG </w:t>
      </w:r>
      <w:r>
        <w:rPr>
          <w:b/>
          <w:noProof/>
          <w:sz w:val="24"/>
        </w:rPr>
        <w:t>Meeting #</w:t>
      </w:r>
      <w:r w:rsidR="00EA290B">
        <w:rPr>
          <w:b/>
          <w:noProof/>
          <w:sz w:val="24"/>
        </w:rPr>
        <w:t>136</w:t>
      </w:r>
      <w:bookmarkStart w:id="0" w:name="_GoBack"/>
      <w:bookmarkEnd w:id="0"/>
      <w:r w:rsidR="0023667D">
        <w:tab/>
      </w:r>
      <w:r w:rsidR="00EA290B" w:rsidRPr="00EA290B">
        <w:rPr>
          <w:b/>
          <w:noProof/>
          <w:sz w:val="28"/>
          <w:rPrChange w:id="1" w:author="AC" w:date="2019-11-07T12:17:00Z">
            <w:rPr>
              <w:b/>
              <w:i/>
              <w:noProof/>
              <w:sz w:val="28"/>
            </w:rPr>
          </w:rPrChange>
        </w:rPr>
        <w:t>S2-1911224</w:t>
      </w:r>
    </w:p>
    <w:p w14:paraId="63DBE161" w14:textId="33A5D974" w:rsidR="001E41F3" w:rsidRDefault="00EA290B" w:rsidP="005E2C44">
      <w:pPr>
        <w:pStyle w:val="CRCoverPage"/>
        <w:outlineLvl w:val="0"/>
        <w:rPr>
          <w:b/>
          <w:noProof/>
          <w:sz w:val="24"/>
        </w:rPr>
      </w:pPr>
      <w:r w:rsidRPr="00EA290B">
        <w:rPr>
          <w:b/>
          <w:noProof/>
          <w:sz w:val="24"/>
        </w:rPr>
        <w:t>Reno, Nevada, USA, 18-22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0BFEB0FD" w:rsidR="001E41F3" w:rsidRPr="00410371" w:rsidRDefault="007F07F2" w:rsidP="00E13F3D">
            <w:pPr>
              <w:pStyle w:val="CRCoverPage"/>
              <w:spacing w:after="0"/>
              <w:jc w:val="right"/>
              <w:rPr>
                <w:b/>
                <w:noProof/>
                <w:sz w:val="28"/>
              </w:rPr>
            </w:pPr>
            <w:r>
              <w:rPr>
                <w:b/>
                <w:noProof/>
                <w:sz w:val="28"/>
              </w:rPr>
              <w:t>23.501</w:t>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137672E2" w:rsidR="001E41F3" w:rsidRPr="00410371" w:rsidRDefault="00F121D7" w:rsidP="00547111">
            <w:pPr>
              <w:pStyle w:val="CRCoverPage"/>
              <w:spacing w:after="0"/>
              <w:rPr>
                <w:noProof/>
              </w:rPr>
            </w:pPr>
            <w:r>
              <w:rPr>
                <w:b/>
                <w:noProof/>
                <w:sz w:val="28"/>
              </w:rPr>
              <w:t>1838</w:t>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0DC3D9D4" w:rsidR="001E41F3" w:rsidRPr="00410371" w:rsidRDefault="00EA290B" w:rsidP="00E13F3D">
            <w:pPr>
              <w:pStyle w:val="CRCoverPage"/>
              <w:spacing w:after="0"/>
              <w:jc w:val="center"/>
              <w:rPr>
                <w:b/>
                <w:noProof/>
              </w:rPr>
            </w:pPr>
            <w:r>
              <w:rPr>
                <w:b/>
                <w:noProof/>
                <w:sz w:val="28"/>
              </w:rPr>
              <w:t>1</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689DF21B" w:rsidR="001E41F3" w:rsidRPr="00410371" w:rsidRDefault="00B916E3">
            <w:pPr>
              <w:pStyle w:val="CRCoverPage"/>
              <w:spacing w:after="0"/>
              <w:jc w:val="center"/>
              <w:rPr>
                <w:noProof/>
                <w:sz w:val="28"/>
              </w:rPr>
            </w:pPr>
            <w:r>
              <w:rPr>
                <w:b/>
                <w:noProof/>
                <w:sz w:val="28"/>
              </w:rPr>
              <w:t>15.7.0</w:t>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D17B910" w:rsidR="00F25D98" w:rsidRDefault="00F121D7" w:rsidP="001E41F3">
            <w:pPr>
              <w:pStyle w:val="CRCoverPage"/>
              <w:spacing w:after="0"/>
              <w:jc w:val="center"/>
              <w:rPr>
                <w:b/>
                <w:caps/>
                <w:noProof/>
              </w:rPr>
            </w:pPr>
            <w:r>
              <w:rPr>
                <w:b/>
                <w:caps/>
                <w:noProof/>
              </w:rPr>
              <w:t>x</w:t>
            </w: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85858B8"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67AB3E96" w:rsidR="00F25D98" w:rsidRDefault="007F07F2"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0AAA8BC4" w:rsidR="001E41F3" w:rsidRDefault="007F07F2">
            <w:pPr>
              <w:pStyle w:val="CRCoverPage"/>
              <w:spacing w:after="0"/>
              <w:ind w:left="100"/>
              <w:rPr>
                <w:noProof/>
              </w:rPr>
            </w:pPr>
            <w:r>
              <w:t>Incorrect reference to clause in specification</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2C32EF72" w:rsidR="001E41F3" w:rsidRDefault="007F07F2">
            <w:pPr>
              <w:pStyle w:val="CRCoverPage"/>
              <w:spacing w:after="0"/>
              <w:ind w:left="100"/>
              <w:rPr>
                <w:noProof/>
              </w:rPr>
            </w:pPr>
            <w:r>
              <w:rPr>
                <w:noProof/>
              </w:rPr>
              <w:t>Nokia, Nokia shanghai Bell</w:t>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5DC46E39" w:rsidR="001E41F3" w:rsidRDefault="007F07F2" w:rsidP="00547111">
            <w:pPr>
              <w:pStyle w:val="CRCoverPage"/>
              <w:spacing w:after="0"/>
              <w:ind w:left="100"/>
              <w:rPr>
                <w:noProof/>
              </w:rPr>
            </w:pPr>
            <w:r>
              <w:rPr>
                <w:noProof/>
              </w:rPr>
              <w:t>SA2</w:t>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38CF7E48" w:rsidR="001E41F3" w:rsidRDefault="002366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F07F2">
              <w:rPr>
                <w:noProof/>
              </w:rPr>
              <w:t>5GS_Ph1</w:t>
            </w:r>
            <w:r>
              <w:rPr>
                <w:noProof/>
              </w:rPr>
              <w:fldChar w:fldCharType="end"/>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39782012" w:rsidR="001E41F3" w:rsidRDefault="007F07F2">
            <w:pPr>
              <w:pStyle w:val="CRCoverPage"/>
              <w:spacing w:after="0"/>
              <w:ind w:left="100"/>
              <w:rPr>
                <w:noProof/>
              </w:rPr>
            </w:pPr>
            <w:r>
              <w:rPr>
                <w:noProof/>
              </w:rPr>
              <w:t>2019-09-04</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2E7D47C0" w:rsidR="007F07F2" w:rsidRDefault="00B916E3" w:rsidP="00D24991">
            <w:pPr>
              <w:pStyle w:val="CRCoverPage"/>
              <w:spacing w:after="0"/>
              <w:ind w:left="100" w:right="-609"/>
              <w:rPr>
                <w:b/>
                <w:noProof/>
              </w:rPr>
            </w:pPr>
            <w:r>
              <w:rPr>
                <w:b/>
                <w:noProof/>
              </w:rPr>
              <w:t>F</w:t>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1B6DAE02" w:rsidR="001E41F3" w:rsidRDefault="007F07F2">
            <w:pPr>
              <w:pStyle w:val="CRCoverPage"/>
              <w:spacing w:after="0"/>
              <w:ind w:left="100"/>
              <w:rPr>
                <w:noProof/>
              </w:rPr>
            </w:pPr>
            <w:r>
              <w:rPr>
                <w:noProof/>
              </w:rPr>
              <w:t>Rel-1</w:t>
            </w:r>
            <w:r w:rsidR="00B916E3">
              <w:rPr>
                <w:noProof/>
              </w:rPr>
              <w:t>5</w:t>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58A231CF" w:rsidR="001E41F3" w:rsidRDefault="004207ED">
            <w:pPr>
              <w:pStyle w:val="CRCoverPage"/>
              <w:spacing w:after="0"/>
              <w:ind w:left="100"/>
              <w:rPr>
                <w:noProof/>
              </w:rPr>
            </w:pPr>
            <w:r>
              <w:rPr>
                <w:noProof/>
              </w:rPr>
              <w:t>Wrong reference</w:t>
            </w:r>
            <w:r w:rsidR="00F121D7">
              <w:rPr>
                <w:noProof/>
              </w:rPr>
              <w:t xml:space="preserve"> is detected in clause </w:t>
            </w:r>
            <w:r w:rsidR="00F121D7" w:rsidRPr="00B916E3">
              <w:rPr>
                <w:sz w:val="22"/>
                <w:lang w:eastAsia="x-none"/>
              </w:rPr>
              <w:t>5.15.5.2.1</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40961E1B" w:rsidR="001E41F3" w:rsidRDefault="007F07F2">
            <w:pPr>
              <w:pStyle w:val="CRCoverPage"/>
              <w:spacing w:after="0"/>
              <w:ind w:left="100"/>
              <w:rPr>
                <w:noProof/>
              </w:rPr>
            </w:pPr>
            <w:r>
              <w:rPr>
                <w:noProof/>
              </w:rPr>
              <w:t>Correct reference added</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61786EFC" w:rsidR="001E41F3" w:rsidRDefault="007F07F2">
            <w:pPr>
              <w:pStyle w:val="CRCoverPage"/>
              <w:spacing w:after="0"/>
              <w:ind w:left="100"/>
              <w:rPr>
                <w:noProof/>
              </w:rPr>
            </w:pPr>
            <w:r>
              <w:rPr>
                <w:noProof/>
              </w:rPr>
              <w:t>Incorrect reference</w:t>
            </w:r>
            <w:r w:rsidR="00F121D7">
              <w:rPr>
                <w:noProof/>
              </w:rPr>
              <w:t xml:space="preserve">, </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45482DF4" w:rsidR="001E41F3" w:rsidRDefault="00F121D7">
            <w:pPr>
              <w:pStyle w:val="CRCoverPage"/>
              <w:spacing w:after="0"/>
              <w:ind w:left="100"/>
              <w:rPr>
                <w:noProof/>
              </w:rPr>
            </w:pPr>
            <w:r w:rsidRPr="00B916E3">
              <w:rPr>
                <w:sz w:val="22"/>
                <w:lang w:eastAsia="x-none"/>
              </w:rPr>
              <w:t>5.15.5.2.1</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5A0DBB2A" w:rsidR="001E41F3" w:rsidRDefault="007F07F2">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BD20D6D" w:rsidR="001E41F3" w:rsidRDefault="007F07F2">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245A0044" w:rsidR="001E41F3" w:rsidRDefault="007F07F2">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Default="008863B9">
            <w:pPr>
              <w:pStyle w:val="CRCoverPage"/>
              <w:spacing w:after="0"/>
              <w:ind w:left="100"/>
              <w:rPr>
                <w:noProof/>
              </w:rPr>
            </w:pP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420E24" w14:textId="7B2AA8C6" w:rsidR="001E41F3" w:rsidRDefault="001E41F3">
      <w:pPr>
        <w:rPr>
          <w:noProof/>
        </w:rPr>
      </w:pPr>
    </w:p>
    <w:p w14:paraId="2E99A932" w14:textId="57FCA0FB" w:rsidR="004207ED" w:rsidRDefault="004207ED">
      <w:pPr>
        <w:rPr>
          <w:noProof/>
        </w:rPr>
      </w:pPr>
    </w:p>
    <w:p w14:paraId="11B89168" w14:textId="70AEFC8C" w:rsidR="004207ED" w:rsidRDefault="004207ED">
      <w:pPr>
        <w:rPr>
          <w:noProof/>
        </w:rPr>
      </w:pPr>
    </w:p>
    <w:p w14:paraId="5FC1EC38" w14:textId="77777777" w:rsidR="00B916E3" w:rsidRPr="00B916E3" w:rsidRDefault="00B916E3" w:rsidP="00B916E3">
      <w:pPr>
        <w:keepNext/>
        <w:keepLines/>
        <w:spacing w:before="120"/>
        <w:ind w:left="1701" w:hanging="1701"/>
        <w:outlineLvl w:val="4"/>
        <w:rPr>
          <w:rFonts w:ascii="Arial" w:hAnsi="Arial"/>
          <w:sz w:val="22"/>
          <w:lang w:eastAsia="x-none"/>
        </w:rPr>
      </w:pPr>
      <w:bookmarkStart w:id="4" w:name="_Toc11135857"/>
      <w:r w:rsidRPr="00B916E3">
        <w:rPr>
          <w:rFonts w:ascii="Arial" w:hAnsi="Arial"/>
          <w:sz w:val="22"/>
          <w:lang w:eastAsia="x-none"/>
        </w:rPr>
        <w:t>5.15.5.2.1</w:t>
      </w:r>
      <w:r w:rsidRPr="00B916E3">
        <w:rPr>
          <w:rFonts w:ascii="Arial" w:hAnsi="Arial"/>
          <w:sz w:val="22"/>
          <w:lang w:eastAsia="x-none"/>
        </w:rPr>
        <w:tab/>
        <w:t>Registration to a set of Network Slices</w:t>
      </w:r>
      <w:bookmarkEnd w:id="4"/>
    </w:p>
    <w:p w14:paraId="2D8FF7B6" w14:textId="77777777" w:rsidR="00B916E3" w:rsidRPr="00B916E3" w:rsidRDefault="00B916E3" w:rsidP="00B916E3">
      <w:r w:rsidRPr="00B916E3">
        <w:t>When a UE registers over an Access Type with a PLMN, if the UE for this PLMN has a Configured NSSAI for this PLMN and the Access Type has an Allowed NSSAI, the UE shall provide to the network in AS layer and NAS layer a Requested NSSAI containing the S-NSSAI(s) corresponding to the slice(s) to which the UE wishes to register, in addition to the 5G-S-TMSI if one was assigned to the UE.</w:t>
      </w:r>
    </w:p>
    <w:p w14:paraId="071ED305" w14:textId="77777777" w:rsidR="00B916E3" w:rsidRPr="00B916E3" w:rsidRDefault="00B916E3" w:rsidP="00B916E3">
      <w:r w:rsidRPr="00B916E3">
        <w:t>The Requested NSSAI shall be one of:</w:t>
      </w:r>
    </w:p>
    <w:p w14:paraId="44920862" w14:textId="77777777" w:rsidR="00B916E3" w:rsidRPr="00B916E3" w:rsidRDefault="00B916E3" w:rsidP="00B916E3">
      <w:pPr>
        <w:ind w:left="568" w:hanging="284"/>
      </w:pPr>
      <w:r w:rsidRPr="00B916E3">
        <w:t>-</w:t>
      </w:r>
      <w:r w:rsidRPr="00B916E3">
        <w:tab/>
        <w:t>the Default Configured NSSAI, i.e. if the UE has no Configured NSSAI nor an Allowed NSSAI for the serving PLMN;</w:t>
      </w:r>
    </w:p>
    <w:p w14:paraId="31587FD4" w14:textId="77777777" w:rsidR="00B916E3" w:rsidRPr="00B916E3" w:rsidRDefault="00B916E3" w:rsidP="00B916E3">
      <w:pPr>
        <w:ind w:left="568" w:hanging="284"/>
      </w:pPr>
      <w:r w:rsidRPr="00B916E3">
        <w:t>-</w:t>
      </w:r>
      <w:r w:rsidRPr="00B916E3">
        <w:tab/>
        <w:t>the Configured-NSSAI, or a subset thereof as described below, e.g. if the UE has no Allowed NSSAI for the Access Type for the serving PLMN;</w:t>
      </w:r>
    </w:p>
    <w:p w14:paraId="2B2CB4E5" w14:textId="77777777" w:rsidR="00B916E3" w:rsidRPr="00B916E3" w:rsidRDefault="00B916E3" w:rsidP="00B916E3">
      <w:pPr>
        <w:ind w:left="568" w:hanging="284"/>
      </w:pPr>
      <w:r w:rsidRPr="00B916E3">
        <w:t>-</w:t>
      </w:r>
      <w:r w:rsidRPr="00B916E3">
        <w:tab/>
        <w:t>the Allowed-NSSAI for the Access Type over which the Requested NSSAI is sent, or a subset thereof; or</w:t>
      </w:r>
    </w:p>
    <w:p w14:paraId="6D24769A" w14:textId="77777777" w:rsidR="00B916E3" w:rsidRPr="00B916E3" w:rsidRDefault="00B916E3" w:rsidP="00B916E3">
      <w:pPr>
        <w:ind w:left="568" w:hanging="284"/>
      </w:pPr>
      <w:r w:rsidRPr="00B916E3">
        <w:t>-</w:t>
      </w:r>
      <w:r w:rsidRPr="00B916E3">
        <w:tab/>
        <w:t>the Allowed-NSSAI for the Access Type over which the Requested NSSAI is sent, or a subset thereof, plus one or more S-NSSAIs from the Configured-NSSAI not yet in the Allowed NSSAI for the Access Type as described below.</w:t>
      </w:r>
    </w:p>
    <w:p w14:paraId="2AE6E1BD" w14:textId="77777777" w:rsidR="00B916E3" w:rsidRPr="00B916E3" w:rsidRDefault="00B916E3" w:rsidP="00B916E3">
      <w:pPr>
        <w:keepLines/>
        <w:ind w:left="1135" w:hanging="851"/>
        <w:rPr>
          <w:lang w:val="x-none"/>
        </w:rPr>
      </w:pPr>
      <w:r w:rsidRPr="00B916E3">
        <w:rPr>
          <w:lang w:val="x-none"/>
        </w:rPr>
        <w:t>NOTE</w:t>
      </w:r>
      <w:r w:rsidRPr="00B916E3">
        <w:t> 1</w:t>
      </w:r>
      <w:r w:rsidRPr="00B916E3">
        <w:rPr>
          <w:lang w:val="x-none"/>
        </w:rPr>
        <w:t>:</w:t>
      </w:r>
      <w:r w:rsidRPr="00B916E3">
        <w:rPr>
          <w:lang w:val="x-none"/>
        </w:rPr>
        <w:tab/>
        <w:t>If the UE wishes to register only a subset of the S-NSSAIs from the Configured NSSAI or the Allowed NSSAI, to be able to register with some Network Slices e.g. to establish PDU Sessions for some application(s), and the UE</w:t>
      </w:r>
      <w:r w:rsidRPr="00B916E3">
        <w:t xml:space="preserve"> uses</w:t>
      </w:r>
      <w:r w:rsidRPr="00B916E3">
        <w:rPr>
          <w:lang w:val="x-none"/>
        </w:rPr>
        <w:t xml:space="preserve"> the URSP</w:t>
      </w:r>
      <w:r w:rsidRPr="00B916E3">
        <w:t xml:space="preserve"> rules (which includes the NSSP) or the UE Local Configuration as defined in clause 6.1.2.2.1 of TS 23.503 [45]</w:t>
      </w:r>
      <w:r w:rsidRPr="00B916E3">
        <w:rPr>
          <w:lang w:val="x-none"/>
        </w:rPr>
        <w:t>, then the UE uses</w:t>
      </w:r>
      <w:r w:rsidRPr="00B916E3">
        <w:t xml:space="preserve"> applicable</w:t>
      </w:r>
      <w:r w:rsidRPr="00B916E3">
        <w:rPr>
          <w:lang w:val="x-none"/>
        </w:rPr>
        <w:t xml:space="preserve"> the URSP</w:t>
      </w:r>
      <w:r w:rsidRPr="00B916E3">
        <w:t xml:space="preserve"> rules or the UE Local Configuration</w:t>
      </w:r>
      <w:r w:rsidRPr="00B916E3">
        <w:rPr>
          <w:lang w:val="x-none"/>
        </w:rPr>
        <w:t xml:space="preserve"> to ensure that the S-NSSAIs included in the Requested NSSAI are not in conflict with the URSP</w:t>
      </w:r>
      <w:r w:rsidRPr="00B916E3">
        <w:t xml:space="preserve"> rules or with the UE Local Configuration</w:t>
      </w:r>
      <w:r w:rsidRPr="00B916E3">
        <w:rPr>
          <w:lang w:val="x-none"/>
        </w:rPr>
        <w:t>.</w:t>
      </w:r>
    </w:p>
    <w:p w14:paraId="766EE9CC" w14:textId="77777777" w:rsidR="00B916E3" w:rsidRPr="00B916E3" w:rsidRDefault="00B916E3" w:rsidP="00B916E3">
      <w:r w:rsidRPr="00B916E3">
        <w:t>To form a Requested NSSAI, the UE may use the Allowed NSSAI provided by the new registered PLMN, if any, or alternatively the Allowed NSSAI received in a previous registration area, if any, in which the new registered PLMN was included as an equivalent PLMN in the Registration Area.</w:t>
      </w:r>
    </w:p>
    <w:p w14:paraId="180C24A8" w14:textId="77777777" w:rsidR="00B916E3" w:rsidRPr="00B916E3" w:rsidRDefault="00B916E3" w:rsidP="00B916E3">
      <w:r w:rsidRPr="00B916E3">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24E70A17" w14:textId="77777777" w:rsidR="00B916E3" w:rsidRPr="00B916E3" w:rsidRDefault="00B916E3" w:rsidP="00B916E3">
      <w:pPr>
        <w:keepLines/>
        <w:ind w:left="1135" w:hanging="851"/>
        <w:rPr>
          <w:lang w:val="x-none" w:eastAsia="zh-CN"/>
        </w:rPr>
      </w:pPr>
      <w:r w:rsidRPr="00B916E3">
        <w:rPr>
          <w:lang w:val="x-none" w:eastAsia="zh-CN"/>
        </w:rPr>
        <w:t>NOTE 2:</w:t>
      </w:r>
      <w:r w:rsidRPr="00B916E3">
        <w:rPr>
          <w:lang w:val="x-none"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4E7ACBA7" w14:textId="77777777" w:rsidR="00B916E3" w:rsidRPr="00B916E3" w:rsidRDefault="00B916E3" w:rsidP="00B916E3">
      <w:pPr>
        <w:rPr>
          <w:lang w:eastAsia="zh-CN"/>
        </w:rPr>
      </w:pPr>
      <w:r w:rsidRPr="00B916E3">
        <w:rPr>
          <w:lang w:eastAsia="zh-CN"/>
        </w:rPr>
        <w:t>When a UE registers over an Access Type with a PLMN, the UE shall also indicate in the Registration Request message when the Requested NSSAI is based on the Default Configured NSSAI.</w:t>
      </w:r>
    </w:p>
    <w:p w14:paraId="57E3A174" w14:textId="77777777" w:rsidR="00B916E3" w:rsidRPr="00B916E3" w:rsidRDefault="00B916E3" w:rsidP="00B916E3">
      <w:r w:rsidRPr="00B916E3">
        <w:rPr>
          <w:lang w:eastAsia="zh-CN"/>
        </w:rPr>
        <w:t xml:space="preserve">The UE shall include the Requested NSSAI in the RRC </w:t>
      </w:r>
      <w:r w:rsidRPr="00B916E3">
        <w:t xml:space="preserve">Connection Establishment and in the establishment of the connection to the N3IWF (as applicable) </w:t>
      </w:r>
      <w:r w:rsidRPr="00B916E3">
        <w:rPr>
          <w:lang w:eastAsia="zh-CN"/>
        </w:rPr>
        <w:t>and in the NAS Registration procedure messages subject to conditions set out in clause 5.15.9. However,</w:t>
      </w:r>
      <w:r w:rsidRPr="00B916E3">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B916E3" w:rsidDel="00F24BBC">
        <w:t xml:space="preserve"> </w:t>
      </w:r>
      <w:r w:rsidRPr="00B916E3">
        <w:t xml:space="preserve">an AMF selected using the Requested NSSAI obtained during RRC Connection Establishment or connection to N3IWF respectively. If the (R)AN is unable to select an AMF based on the Requested NSSAI, it routes the NAS signalling to an AMF from a set of default AMFs. In the NAS </w:t>
      </w:r>
      <w:proofErr w:type="gramStart"/>
      <w:r w:rsidRPr="00B916E3">
        <w:lastRenderedPageBreak/>
        <w:t>signalling ,</w:t>
      </w:r>
      <w:proofErr w:type="gramEnd"/>
      <w:r w:rsidRPr="00B916E3">
        <w:t xml:space="preserve"> if available, the </w:t>
      </w:r>
      <w:bookmarkStart w:id="5" w:name="_Hlk499902461"/>
      <w:r w:rsidRPr="00B916E3">
        <w:t>UE provides the mapping of each S-NSSAI of the Requested NSSAI to a corresponding HPLMN S-NSSAI</w:t>
      </w:r>
      <w:bookmarkEnd w:id="5"/>
      <w:r w:rsidRPr="00B916E3">
        <w:t>.</w:t>
      </w:r>
    </w:p>
    <w:p w14:paraId="52B5CC89" w14:textId="77777777" w:rsidR="00B916E3" w:rsidRPr="00B916E3" w:rsidRDefault="00B916E3" w:rsidP="00B916E3">
      <w:pPr>
        <w:rPr>
          <w:lang w:eastAsia="ko-KR"/>
        </w:rPr>
      </w:pPr>
      <w:r w:rsidRPr="00B916E3">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 if</w:t>
      </w:r>
      <w:r w:rsidRPr="00B916E3">
        <w:rPr>
          <w:lang w:eastAsia="ko-KR"/>
        </w:rPr>
        <w:t xml:space="preserve"> the 5G-AN can reach an AMF corresponding to the </w:t>
      </w:r>
      <w:r w:rsidRPr="00B916E3">
        <w:t>5G-S-TMSI or GUAMI</w:t>
      </w:r>
      <w:r w:rsidRPr="00B916E3">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2374851A" w14:textId="77777777" w:rsidR="00B916E3" w:rsidRPr="00B916E3" w:rsidRDefault="00B916E3" w:rsidP="00B916E3">
      <w:pPr>
        <w:rPr>
          <w:lang w:eastAsia="zh-CN"/>
        </w:rPr>
      </w:pPr>
      <w:r w:rsidRPr="00B916E3">
        <w:rPr>
          <w:lang w:eastAsia="zh-CN"/>
        </w:rPr>
        <w:t>When the AMF selected by the AN receives the UE Registration request:</w:t>
      </w:r>
    </w:p>
    <w:p w14:paraId="48230E69" w14:textId="77777777" w:rsidR="00B916E3" w:rsidRPr="00B916E3" w:rsidRDefault="00B916E3" w:rsidP="00B916E3">
      <w:pPr>
        <w:ind w:left="568" w:hanging="284"/>
      </w:pPr>
      <w:r w:rsidRPr="00B916E3">
        <w:t>-</w:t>
      </w:r>
      <w:r w:rsidRPr="00B916E3">
        <w:tab/>
        <w:t>As part of the Registration procedure described in TS 23.502 [3], clause 4.2.2.2.2, the AMF may query the UDM to retrieve UE subscription information including the Subscribed S-NSSAIs.</w:t>
      </w:r>
    </w:p>
    <w:p w14:paraId="03ECB56E" w14:textId="77777777" w:rsidR="00B916E3" w:rsidRPr="00B916E3" w:rsidRDefault="00B916E3" w:rsidP="00B916E3">
      <w:pPr>
        <w:ind w:left="568" w:hanging="284"/>
      </w:pPr>
      <w:r w:rsidRPr="00B916E3">
        <w:t>-</w:t>
      </w:r>
      <w:r w:rsidRPr="00B916E3">
        <w:tab/>
        <w:t>The AMF verifies whether the S-NSSAI(s) in the Requested NSSAI are permitted based on the Subscribed S-NSSAIs (to identify the Subscribed S-NSSAIs the AMF may use the mapping to</w:t>
      </w:r>
      <w:bookmarkStart w:id="6" w:name="_Hlk499818528"/>
      <w:r w:rsidRPr="00B916E3">
        <w:t xml:space="preserve"> HPLMN</w:t>
      </w:r>
      <w:bookmarkEnd w:id="6"/>
      <w:r w:rsidRPr="00B916E3">
        <w:t xml:space="preserve"> S-NSSAIs provided by the UE, in the NAS message, for each S-NSSAI of the Requested NSSAI).</w:t>
      </w:r>
    </w:p>
    <w:p w14:paraId="2AF8E3ED" w14:textId="77777777" w:rsidR="00B916E3" w:rsidRPr="00B916E3" w:rsidRDefault="00B916E3" w:rsidP="00B916E3">
      <w:pPr>
        <w:ind w:left="568" w:hanging="284"/>
      </w:pPr>
      <w:r w:rsidRPr="00B916E3">
        <w:t>-</w:t>
      </w:r>
      <w:r w:rsidRPr="00B916E3">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address of the NSSF is locally configured in the AMF.</w:t>
      </w:r>
    </w:p>
    <w:p w14:paraId="294CBFF5" w14:textId="77777777" w:rsidR="00B916E3" w:rsidRPr="00B916E3" w:rsidRDefault="00B916E3" w:rsidP="00B916E3">
      <w:pPr>
        <w:keepLines/>
        <w:ind w:left="1135" w:hanging="851"/>
      </w:pPr>
      <w:r w:rsidRPr="00B916E3">
        <w:rPr>
          <w:lang w:eastAsia="zh-CN"/>
        </w:rPr>
        <w:t>NOTE 3:</w:t>
      </w:r>
      <w:r w:rsidRPr="00B916E3">
        <w:rPr>
          <w:lang w:eastAsia="zh-CN"/>
        </w:rPr>
        <w:tab/>
        <w:t>The configuration in the AMF depends on operator's policy.</w:t>
      </w:r>
    </w:p>
    <w:p w14:paraId="006CF113" w14:textId="77777777" w:rsidR="00B916E3" w:rsidRPr="00B916E3" w:rsidRDefault="00B916E3" w:rsidP="00B916E3">
      <w:pPr>
        <w:ind w:left="568" w:hanging="284"/>
      </w:pPr>
      <w:r w:rsidRPr="00B916E3">
        <w:t>-</w:t>
      </w:r>
      <w:r w:rsidRPr="00B916E3">
        <w:tab/>
        <w:t>When the UE context in the AMF already includes an Allowed NSSAI for the corresponding Access Type, based on the configuration for this AMF, the AMF may be allowed to determine whether it can serve the UE (see (A) below for subsequent handling).</w:t>
      </w:r>
    </w:p>
    <w:p w14:paraId="6E691BEC" w14:textId="77777777" w:rsidR="00B916E3" w:rsidRPr="00B916E3" w:rsidRDefault="00B916E3" w:rsidP="00B916E3">
      <w:pPr>
        <w:keepLines/>
        <w:ind w:left="1135" w:hanging="851"/>
      </w:pPr>
      <w:r w:rsidRPr="00B916E3">
        <w:t>NOTE</w:t>
      </w:r>
      <w:r w:rsidRPr="00B916E3">
        <w:rPr>
          <w:lang w:eastAsia="zh-CN"/>
        </w:rPr>
        <w:t> 4</w:t>
      </w:r>
      <w:r w:rsidRPr="00B916E3">
        <w:t>:</w:t>
      </w:r>
      <w:r w:rsidRPr="00B916E3">
        <w:tab/>
      </w:r>
      <w:r w:rsidRPr="00B916E3">
        <w:rPr>
          <w:lang w:eastAsia="zh-CN"/>
        </w:rPr>
        <w:t>The configuration in the AMF depends on the operator's policy.</w:t>
      </w:r>
    </w:p>
    <w:p w14:paraId="51612B83" w14:textId="77777777" w:rsidR="00B916E3" w:rsidRPr="00B916E3" w:rsidRDefault="00B916E3" w:rsidP="00B916E3">
      <w:r w:rsidRPr="00B916E3">
        <w:rPr>
          <w:b/>
          <w:lang w:eastAsia="zh-CN"/>
        </w:rPr>
        <w:t>(A)</w:t>
      </w:r>
      <w:r w:rsidRPr="00B916E3">
        <w:rPr>
          <w:lang w:eastAsia="zh-CN"/>
        </w:rPr>
        <w:t xml:space="preserve"> Depending on fulfilling the configuration as described above, the AMF may be allowed to determine whether it can serve the UE, and </w:t>
      </w:r>
      <w:r w:rsidRPr="00B916E3">
        <w:t>the following is performed:</w:t>
      </w:r>
    </w:p>
    <w:p w14:paraId="17CF32DC" w14:textId="77777777" w:rsidR="00B916E3" w:rsidRPr="00B916E3" w:rsidRDefault="00B916E3" w:rsidP="00B916E3">
      <w:pPr>
        <w:ind w:left="568" w:hanging="284"/>
      </w:pPr>
      <w:r w:rsidRPr="00B916E3">
        <w:t>-</w:t>
      </w:r>
      <w:r w:rsidRPr="00B916E3">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were present in the Subscribed S-NSSAIs (see clause 5.15.3).</w:t>
      </w:r>
    </w:p>
    <w:p w14:paraId="02DED57A" w14:textId="77777777" w:rsidR="00B916E3" w:rsidRPr="00B916E3" w:rsidRDefault="00B916E3" w:rsidP="00B916E3">
      <w:pPr>
        <w:ind w:left="851" w:hanging="284"/>
      </w:pPr>
      <w:r w:rsidRPr="00B916E3">
        <w:t>-</w:t>
      </w:r>
      <w:r w:rsidRPr="00B916E3">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all the S-NSSAI(s) marked as default in the Subscribed S-NSSAIs and taking also into account the availability of the Network Slice instances as described in clause 5.15.8 that are able to serve the S-NSSAI(s) in the Allowed NSSAI in the current UE's Tracking Areas.</w:t>
      </w:r>
      <w:r w:rsidRPr="00B916E3">
        <w:rPr>
          <w:lang w:eastAsia="ko-KR"/>
        </w:rPr>
        <w:t xml:space="preserve"> </w:t>
      </w:r>
      <w:r w:rsidRPr="00B916E3">
        <w:t xml:space="preserve">It also determines the mapping if the S-NSSAI(s) included in the </w:t>
      </w:r>
      <w:r w:rsidRPr="00B916E3">
        <w:rPr>
          <w:lang w:eastAsia="ja-JP"/>
        </w:rPr>
        <w:t xml:space="preserve">Allowed </w:t>
      </w:r>
      <w:r w:rsidRPr="00B916E3">
        <w:t xml:space="preserve">NSSAI </w:t>
      </w:r>
      <w:r w:rsidRPr="00B916E3">
        <w:rPr>
          <w:lang w:eastAsia="ja-JP"/>
        </w:rPr>
        <w:t>need</w:t>
      </w:r>
      <w:r w:rsidRPr="00B916E3">
        <w:t>s</w:t>
      </w:r>
      <w:r w:rsidRPr="00B916E3">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B916E3">
        <w:rPr>
          <w:lang w:val="x-none"/>
        </w:rPr>
        <w:t>or the UE indicated that the Requested NSSAI is based on the Default Configured NSSAI</w:t>
      </w:r>
      <w:r w:rsidRPr="00B916E3">
        <w:rPr>
          <w:lang w:val="x-none" w:eastAsia="ja-JP"/>
        </w:rPr>
        <w:t>, the AMF</w:t>
      </w:r>
      <w:r w:rsidRPr="00B916E3">
        <w:rPr>
          <w:lang w:eastAsia="ja-JP"/>
        </w:rPr>
        <w:t>,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39B05B99" w14:textId="77777777" w:rsidR="00B916E3" w:rsidRPr="00B916E3" w:rsidRDefault="00B916E3" w:rsidP="00B916E3">
      <w:pPr>
        <w:ind w:left="851" w:hanging="284"/>
      </w:pPr>
      <w:r w:rsidRPr="00B916E3">
        <w:t>-</w:t>
      </w:r>
      <w:r w:rsidRPr="00B916E3">
        <w:tab/>
        <w:t>Else, the AMF queries the NSSF (see (B) below).</w:t>
      </w:r>
    </w:p>
    <w:p w14:paraId="3DB6D1DA" w14:textId="77777777" w:rsidR="00B916E3" w:rsidRPr="00B916E3" w:rsidRDefault="00B916E3" w:rsidP="00B916E3">
      <w:pPr>
        <w:rPr>
          <w:lang w:eastAsia="zh-CN"/>
        </w:rPr>
      </w:pPr>
      <w:r w:rsidRPr="00B916E3">
        <w:rPr>
          <w:b/>
          <w:lang w:eastAsia="zh-CN"/>
        </w:rPr>
        <w:t>(B)</w:t>
      </w:r>
      <w:r w:rsidRPr="00B916E3">
        <w:rPr>
          <w:lang w:eastAsia="zh-CN"/>
        </w:rPr>
        <w:t xml:space="preserve"> When required as described above, the AMF needs to query the NSSF, and the following is performed:</w:t>
      </w:r>
    </w:p>
    <w:p w14:paraId="299D7DCD" w14:textId="77777777" w:rsidR="00B916E3" w:rsidRPr="00B916E3" w:rsidRDefault="00B916E3" w:rsidP="00B916E3">
      <w:pPr>
        <w:ind w:left="568" w:hanging="284"/>
      </w:pPr>
      <w:r w:rsidRPr="00B916E3">
        <w:t>-</w:t>
      </w:r>
      <w:r w:rsidRPr="00B916E3">
        <w:tab/>
        <w:t>The AMF queries the NSSF, with Requested NSSAI</w:t>
      </w:r>
      <w:r w:rsidRPr="00B916E3">
        <w:rPr>
          <w:lang w:val="x-none"/>
        </w:rPr>
        <w:t>, Default Configured NSSAI Indication</w:t>
      </w:r>
      <w:r w:rsidRPr="00B916E3">
        <w:t>, mapping of Requested NSSAI to HPLMN S-NSSAIs, the Subscribed S-NSSAIs (with an indication if marked as default S-</w:t>
      </w:r>
      <w:r w:rsidRPr="00B916E3">
        <w:lastRenderedPageBreak/>
        <w:t>NSSAI), any Allowed NSSAI it might have for the other Access Type (including its mapping to HPLMN S-NSSAIs), PLMN ID of the SUPI and UE's current Tracking Area(s).</w:t>
      </w:r>
    </w:p>
    <w:p w14:paraId="19EFE0A4" w14:textId="77777777" w:rsidR="00B916E3" w:rsidRPr="00B916E3" w:rsidRDefault="00B916E3" w:rsidP="00B916E3">
      <w:pPr>
        <w:keepLines/>
        <w:ind w:left="1135" w:hanging="851"/>
      </w:pPr>
      <w:r w:rsidRPr="00B916E3">
        <w:t>NOTE 5:</w:t>
      </w:r>
      <w:r w:rsidRPr="00B916E3">
        <w:tab/>
        <w:t>When more than one UE's Tracking Area is indicated, the UE is using more than one Access Type.</w:t>
      </w:r>
    </w:p>
    <w:p w14:paraId="2289ABC7" w14:textId="77777777" w:rsidR="00B916E3" w:rsidRPr="00B916E3" w:rsidRDefault="00B916E3" w:rsidP="00B916E3">
      <w:pPr>
        <w:ind w:left="568" w:hanging="284"/>
      </w:pPr>
      <w:r w:rsidRPr="00B916E3">
        <w:t>-</w:t>
      </w:r>
      <w:r w:rsidRPr="00B916E3">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168FAD9D" w14:textId="77777777" w:rsidR="00B916E3" w:rsidRPr="00B916E3" w:rsidRDefault="00B916E3" w:rsidP="00B916E3">
      <w:pPr>
        <w:ind w:left="851" w:hanging="284"/>
      </w:pPr>
      <w:r w:rsidRPr="00B916E3">
        <w:t>-</w:t>
      </w:r>
      <w:r w:rsidRPr="00B916E3">
        <w:tab/>
        <w:t>It verifies which S-NSSAI(s) in the Requested NSSAI are permitted based on comparing the Subscribed S-NSSAIs with the S-NSSAIs in the mapping of Requested NSSAI to HPLMN S-NSSAIs. It considers the S-NSSAI(s) marked as default in the Subscribed S-NSSAIs in the case that no S-NSSAI from the Requested NSSAI are present in the Subscribed S-NSSAIs.</w:t>
      </w:r>
    </w:p>
    <w:p w14:paraId="21041BFB" w14:textId="77777777" w:rsidR="00B916E3" w:rsidRPr="00B916E3" w:rsidRDefault="00B916E3" w:rsidP="00B916E3">
      <w:pPr>
        <w:ind w:left="851" w:hanging="284"/>
      </w:pPr>
      <w:r w:rsidRPr="00B916E3">
        <w:t>-</w:t>
      </w:r>
      <w:r w:rsidRPr="00B916E3">
        <w:tab/>
        <w:t>It selects the Network Slice instance(s) to serve the UE. When multiple Network Slice instances in the UE's Tracking Areas are able to serve a given S-NSSAI, based on operator's configuration, the NSSF may select one of them to serve the UE, or the NSSF may defer the selection of the Network Slice instance until a NF/service within the Network Slice instance needs to be selected.</w:t>
      </w:r>
    </w:p>
    <w:p w14:paraId="35B22BA6" w14:textId="77777777" w:rsidR="00B916E3" w:rsidRPr="00B916E3" w:rsidRDefault="00B916E3" w:rsidP="00B916E3">
      <w:pPr>
        <w:ind w:left="851" w:hanging="284"/>
      </w:pPr>
      <w:r w:rsidRPr="00B916E3">
        <w:t>-</w:t>
      </w:r>
      <w:r w:rsidRPr="00B916E3">
        <w:tab/>
        <w:t>It determines the target AMF Set to be used to serve the UE, or, based on configuration, the list of candidate AMF(s), possibly after querying the NRF.</w:t>
      </w:r>
    </w:p>
    <w:p w14:paraId="0F415361" w14:textId="73E02B71" w:rsidR="00B916E3" w:rsidRPr="00B916E3" w:rsidRDefault="00B916E3" w:rsidP="00B916E3">
      <w:pPr>
        <w:keepLines/>
        <w:ind w:left="1135" w:hanging="851"/>
        <w:rPr>
          <w:lang w:val="x-none"/>
        </w:rPr>
      </w:pPr>
      <w:r w:rsidRPr="00B916E3">
        <w:rPr>
          <w:lang w:val="x-none"/>
        </w:rPr>
        <w:t>NOTE </w:t>
      </w:r>
      <w:r w:rsidRPr="00B916E3">
        <w:t>6</w:t>
      </w:r>
      <w:r w:rsidRPr="00B916E3">
        <w:rPr>
          <w:lang w:val="x-none"/>
        </w:rPr>
        <w:t>:</w:t>
      </w:r>
      <w:r w:rsidRPr="00B916E3">
        <w:rPr>
          <w:lang w:val="x-none"/>
        </w:rPr>
        <w:tab/>
        <w:t>If the target AMF(s) returned from the NSSF is the list of candidate AMF(s), the Registration Request message can only be redirected via the direct signalling between the initial AMF and the selected target AMF as described in clause </w:t>
      </w:r>
      <w:ins w:id="7" w:author="NOKIA-revision" w:date="2019-09-05T16:36:00Z">
        <w:r>
          <w:t>5.</w:t>
        </w:r>
      </w:ins>
      <w:r w:rsidRPr="00B916E3">
        <w:rPr>
          <w:lang w:val="x-none"/>
        </w:rPr>
        <w:t>15.5.2.3.</w:t>
      </w:r>
    </w:p>
    <w:p w14:paraId="58285C12" w14:textId="77777777" w:rsidR="00B916E3" w:rsidRPr="00B916E3" w:rsidRDefault="00B916E3" w:rsidP="00B916E3">
      <w:pPr>
        <w:ind w:left="851" w:hanging="284"/>
      </w:pPr>
      <w:r w:rsidRPr="00B916E3">
        <w:t>-</w:t>
      </w:r>
      <w:r w:rsidRPr="00B916E3">
        <w:tab/>
        <w:t>It determines the Allowed NSSAI(s) for the applicable Access Type(s),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all the S-NSSAI(s) marked as default in the Subscribed S-NSSAIs, and taking also into account the availability of the Network Slice instances as described in clause 5.15.8 that are able to serve the S-NSSAI(s) in the Allowed NSSAI in the current UE's Tracking Areas.</w:t>
      </w:r>
    </w:p>
    <w:p w14:paraId="1F610259" w14:textId="77777777" w:rsidR="00B916E3" w:rsidRPr="00B916E3" w:rsidRDefault="00B916E3" w:rsidP="00B916E3">
      <w:pPr>
        <w:ind w:left="851" w:hanging="284"/>
      </w:pPr>
      <w:r w:rsidRPr="00B916E3">
        <w:rPr>
          <w:lang w:eastAsia="ko-KR"/>
        </w:rPr>
        <w:t>-</w:t>
      </w:r>
      <w:r w:rsidRPr="00B916E3">
        <w:rPr>
          <w:lang w:eastAsia="ko-KR"/>
        </w:rPr>
        <w:tab/>
      </w:r>
      <w:r w:rsidRPr="00B916E3">
        <w:t>It also determines the mapping of each S-NSSAI of the Allowed NSSAI(s) to the Subscribed S-</w:t>
      </w:r>
      <w:r w:rsidRPr="00B916E3">
        <w:rPr>
          <w:lang w:val="x-none"/>
        </w:rPr>
        <w:t>NSSAIs</w:t>
      </w:r>
      <w:r w:rsidRPr="00B916E3">
        <w:t xml:space="preserve"> if necessary</w:t>
      </w:r>
      <w:r w:rsidRPr="00B916E3">
        <w:rPr>
          <w:lang w:eastAsia="ja-JP"/>
        </w:rPr>
        <w:t>.</w:t>
      </w:r>
    </w:p>
    <w:p w14:paraId="67A3C1B5" w14:textId="77777777" w:rsidR="00B916E3" w:rsidRPr="00B916E3" w:rsidRDefault="00B916E3" w:rsidP="00B916E3">
      <w:pPr>
        <w:ind w:left="851" w:hanging="284"/>
      </w:pPr>
      <w:r w:rsidRPr="00B916E3">
        <w:t>-</w:t>
      </w:r>
      <w:r w:rsidRPr="00B916E3">
        <w:tab/>
        <w:t>Based on operator configuration, the NSSF may determine the NRF(s) to be used to select NFs/services within the selected Network Slice instance(s).</w:t>
      </w:r>
    </w:p>
    <w:p w14:paraId="104B317F" w14:textId="77777777" w:rsidR="00B916E3" w:rsidRPr="00B916E3" w:rsidRDefault="00B916E3" w:rsidP="00B916E3">
      <w:pPr>
        <w:ind w:left="851" w:hanging="284"/>
      </w:pPr>
      <w:r w:rsidRPr="00B916E3">
        <w:t>-</w:t>
      </w:r>
      <w:r w:rsidRPr="00B916E3">
        <w:tab/>
        <w:t>Additional processing to determine the Allowed NSSAI(s) in roaming scenarios</w:t>
      </w:r>
      <w:r w:rsidRPr="00B916E3">
        <w:rPr>
          <w:lang w:eastAsia="ko-KR"/>
        </w:rPr>
        <w:t xml:space="preserve"> </w:t>
      </w:r>
      <w:bookmarkStart w:id="8" w:name="_Hlk497413872"/>
      <w:r w:rsidRPr="00B916E3">
        <w:rPr>
          <w:lang w:eastAsia="ko-KR"/>
        </w:rPr>
        <w:t>and the mapping to the Subscribed S-NSSAIs</w:t>
      </w:r>
      <w:bookmarkEnd w:id="8"/>
      <w:r w:rsidRPr="00B916E3">
        <w:t>, as described in clause 5.15.6.</w:t>
      </w:r>
    </w:p>
    <w:p w14:paraId="2FB68877" w14:textId="77777777" w:rsidR="00B916E3" w:rsidRPr="00B916E3" w:rsidRDefault="00B916E3" w:rsidP="00B916E3">
      <w:pPr>
        <w:ind w:left="851" w:hanging="284"/>
      </w:pPr>
      <w:r w:rsidRPr="00B916E3">
        <w:t>-</w:t>
      </w:r>
      <w:r w:rsidRPr="00B916E3">
        <w:tab/>
        <w:t>If no Requested NSSAI is provided or the Requested NSSAI includes an S-NSSAI that is not valid in the Serving PLMN, or the mapping of the S-NSSAIs in Requested NSSAI to HPLMN S-NSSAIs is incorrect,</w:t>
      </w:r>
      <w:r w:rsidRPr="00B916E3">
        <w:rPr>
          <w:lang w:val="x-none"/>
        </w:rPr>
        <w:t xml:space="preserve"> or the Default Configured NSSAI</w:t>
      </w:r>
      <w:r w:rsidRPr="00B916E3">
        <w:t xml:space="preserve"> </w:t>
      </w:r>
      <w:r w:rsidRPr="00B916E3">
        <w:rPr>
          <w:lang w:val="x-none"/>
        </w:rPr>
        <w:t>Indication is received from AMF</w:t>
      </w:r>
      <w:r w:rsidRPr="00B916E3">
        <w:t>, the NSSF based on the Subscribed S-NSSAI(s) and operator configuration may also determine the Configured NSSAI for the Serving PLMN and, if applicable, the associated mapping of the Configured NSSAI to HPLMN S-NSSAIs, so these can be configured in the UE.</w:t>
      </w:r>
    </w:p>
    <w:p w14:paraId="089E00F8" w14:textId="77777777" w:rsidR="00B916E3" w:rsidRPr="00B916E3" w:rsidRDefault="00B916E3" w:rsidP="00B916E3">
      <w:pPr>
        <w:ind w:left="568" w:hanging="284"/>
      </w:pPr>
      <w:r w:rsidRPr="00B916E3">
        <w:t>-</w:t>
      </w:r>
      <w:r w:rsidRPr="00B916E3">
        <w:tab/>
        <w:t>The NSSF returns to the current AMF the Allowed NSSAI</w:t>
      </w:r>
      <w:bookmarkStart w:id="9" w:name="_Hlk497413897"/>
      <w:r w:rsidRPr="00B916E3">
        <w:t xml:space="preserve"> for the applicable Access Type(s)</w:t>
      </w:r>
      <w:r w:rsidRPr="00B916E3">
        <w:rPr>
          <w:lang w:eastAsia="ko-KR"/>
        </w:rPr>
        <w:t>, the mapping of each S-NSSAI of the Allowed NSSAI to the Subscribed S-NSSAIs if determined</w:t>
      </w:r>
      <w:bookmarkEnd w:id="9"/>
      <w:r w:rsidRPr="00B916E3">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B916E3">
        <w:rPr>
          <w:lang w:eastAsia="zh-CN"/>
        </w:rPr>
        <w:t>5.15.4.1</w:t>
      </w:r>
      <w:r w:rsidRPr="00B916E3">
        <w:t>. The NSSF may return the Configured NSSAI for the Serving PLMN and the associated mapping of the Configured NSSAI to HPLMN S-NSSAIs.</w:t>
      </w:r>
    </w:p>
    <w:p w14:paraId="3097E55D" w14:textId="77777777" w:rsidR="00B916E3" w:rsidRPr="00B916E3" w:rsidRDefault="00B916E3" w:rsidP="00B916E3">
      <w:pPr>
        <w:ind w:left="568" w:hanging="284"/>
      </w:pPr>
      <w:r w:rsidRPr="00B916E3" w:rsidDel="002D19E7">
        <w:t xml:space="preserve"> </w:t>
      </w:r>
      <w:r w:rsidRPr="00B916E3">
        <w:t>-</w:t>
      </w:r>
      <w:r w:rsidRPr="00B916E3">
        <w:tab/>
        <w:t>Depending on the available information and based on configuration, the AMF may query the appropriate NRF (e.g. locally pre-configured or provided by the NSSF) with the target AMF Set. The NRF returns a list of candidate AMFs.</w:t>
      </w:r>
    </w:p>
    <w:p w14:paraId="4E46EE43" w14:textId="77777777" w:rsidR="00B916E3" w:rsidRPr="00B916E3" w:rsidRDefault="00B916E3" w:rsidP="00B916E3">
      <w:pPr>
        <w:ind w:left="568" w:hanging="284"/>
      </w:pPr>
      <w:r w:rsidRPr="00B916E3">
        <w:t>-</w:t>
      </w:r>
      <w:r w:rsidRPr="00B916E3">
        <w:tab/>
        <w:t>If rerouting to a target serving AMF is necessary, the current AMF reroutes the Registration Request to a target serving AMF as described in clause 5.15.5.2.3.</w:t>
      </w:r>
    </w:p>
    <w:p w14:paraId="122F5324" w14:textId="77777777" w:rsidR="00B916E3" w:rsidRPr="00B916E3" w:rsidRDefault="00B916E3" w:rsidP="00B916E3">
      <w:pPr>
        <w:ind w:left="568" w:hanging="284"/>
      </w:pPr>
      <w:r w:rsidRPr="00B916E3">
        <w:lastRenderedPageBreak/>
        <w:t>-</w:t>
      </w:r>
      <w:r w:rsidRPr="00B916E3">
        <w:tab/>
        <w:t>Step (C) is executed.</w:t>
      </w:r>
    </w:p>
    <w:p w14:paraId="3C95348A" w14:textId="77777777" w:rsidR="00B916E3" w:rsidRPr="00B916E3" w:rsidRDefault="00B916E3" w:rsidP="00B916E3">
      <w:r w:rsidRPr="00B916E3">
        <w:rPr>
          <w:b/>
          <w:bCs/>
        </w:rPr>
        <w:t xml:space="preserve">(C) </w:t>
      </w:r>
      <w:r w:rsidRPr="00B916E3">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B916E3">
        <w:rPr>
          <w:lang w:eastAsia="ko-KR"/>
        </w:rPr>
        <w:t xml:space="preserve"> </w:t>
      </w:r>
      <w:bookmarkStart w:id="10" w:name="_Hlk497413914"/>
      <w:r w:rsidRPr="00B916E3">
        <w:rPr>
          <w:lang w:eastAsia="ko-KR"/>
        </w:rPr>
        <w:t>and the mapping of the Allowed NSSAI to the Subscribed S-NSSAIs if provided</w:t>
      </w:r>
      <w:bookmarkEnd w:id="10"/>
      <w:r w:rsidRPr="00B916E3">
        <w:t>. The AMF may return the rejected S-NSSAI(s) as described in clause </w:t>
      </w:r>
      <w:r w:rsidRPr="00B916E3">
        <w:rPr>
          <w:lang w:eastAsia="zh-CN"/>
        </w:rPr>
        <w:t>5.15.4.1</w:t>
      </w:r>
      <w:r w:rsidRPr="00B916E3">
        <w:t>.</w:t>
      </w:r>
    </w:p>
    <w:p w14:paraId="430D6F45" w14:textId="77777777" w:rsidR="00B916E3" w:rsidRPr="00B916E3" w:rsidRDefault="00B916E3" w:rsidP="00B916E3">
      <w:pPr>
        <w:keepLines/>
        <w:ind w:left="1135" w:hanging="851"/>
      </w:pPr>
      <w:r w:rsidRPr="00B916E3">
        <w:t>NOTE 7:</w:t>
      </w:r>
      <w:r w:rsidRPr="00B916E3">
        <w:tab/>
        <w:t>As there is a single distinct Registration Area for Non-3GPP access in a PLMN, the S-NSSAIs in the Allowed NSSAI for this Registration Area (i.e. for Non-3GPP access) are available homogeneously in the PLMN.</w:t>
      </w:r>
    </w:p>
    <w:p w14:paraId="75727B70" w14:textId="77777777" w:rsidR="00B916E3" w:rsidRPr="00B916E3" w:rsidRDefault="00B916E3" w:rsidP="00B916E3">
      <w:r w:rsidRPr="00B916E3">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43F65B91" w14:textId="77777777" w:rsidR="00B916E3" w:rsidRPr="00B916E3" w:rsidRDefault="00B916E3" w:rsidP="00B916E3">
      <w:pPr>
        <w:keepNext/>
        <w:keepLines/>
        <w:spacing w:before="120"/>
        <w:ind w:left="1701" w:hanging="1701"/>
        <w:outlineLvl w:val="4"/>
        <w:rPr>
          <w:rFonts w:ascii="Arial" w:hAnsi="Arial"/>
          <w:sz w:val="22"/>
          <w:lang w:eastAsia="x-none"/>
        </w:rPr>
      </w:pPr>
      <w:bookmarkStart w:id="11" w:name="_Toc11135858"/>
      <w:r w:rsidRPr="00B916E3">
        <w:rPr>
          <w:rFonts w:ascii="Arial" w:hAnsi="Arial"/>
          <w:sz w:val="22"/>
          <w:lang w:eastAsia="x-none"/>
        </w:rPr>
        <w:t>5.15.5.2.2</w:t>
      </w:r>
      <w:r w:rsidRPr="00B916E3">
        <w:rPr>
          <w:rFonts w:ascii="Arial" w:hAnsi="Arial"/>
          <w:sz w:val="22"/>
          <w:lang w:eastAsia="x-none"/>
        </w:rPr>
        <w:tab/>
        <w:t>Modification of the Set of Network Slice(s) for a UE</w:t>
      </w:r>
      <w:bookmarkEnd w:id="11"/>
    </w:p>
    <w:p w14:paraId="5D23A875" w14:textId="77777777" w:rsidR="00B916E3" w:rsidRPr="00B916E3" w:rsidRDefault="00B916E3" w:rsidP="00B916E3">
      <w:pPr>
        <w:rPr>
          <w:lang w:eastAsia="ko-KR"/>
        </w:rPr>
      </w:pPr>
      <w:r w:rsidRPr="00B916E3">
        <w:rPr>
          <w:lang w:eastAsia="ko-KR"/>
        </w:rPr>
        <w:t>The set of Network Slices for a UE can be changed at any time while the UE is registered with a network, and may be initiated by the network, or by the UE, under certain conditions as described below.</w:t>
      </w:r>
    </w:p>
    <w:p w14:paraId="3C028817" w14:textId="77777777" w:rsidR="00B916E3" w:rsidRPr="00B916E3" w:rsidRDefault="00B916E3" w:rsidP="00B916E3">
      <w:r w:rsidRPr="00B916E3">
        <w:t>The network, based on local policies, subscription changes and/or UE mobility, operational reasons (e.g. a Network Slice instance is no longer available or load level information for a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TS 23.502 [3], clause 4.2.4. The new Allowed NSSAI(s) and the mapping to HPLMN S-NSSAIs are determined as described in clause 5.15.5.2.1 (an AMF Re-allocation may be needed). The AMF provides the UE with:</w:t>
      </w:r>
    </w:p>
    <w:p w14:paraId="482BB04C" w14:textId="77777777" w:rsidR="00B916E3" w:rsidRPr="00B916E3" w:rsidRDefault="00B916E3" w:rsidP="00B916E3">
      <w:pPr>
        <w:ind w:left="568" w:hanging="284"/>
      </w:pPr>
      <w:r w:rsidRPr="00B916E3">
        <w:t>-</w:t>
      </w:r>
      <w:r w:rsidRPr="00B916E3">
        <w:tab/>
        <w:t>an indication that the acknowledgement from UE is required;</w:t>
      </w:r>
    </w:p>
    <w:p w14:paraId="4F173A8F" w14:textId="77777777" w:rsidR="00B916E3" w:rsidRPr="00B916E3" w:rsidRDefault="00B916E3" w:rsidP="00B916E3">
      <w:pPr>
        <w:ind w:left="568" w:hanging="284"/>
      </w:pPr>
      <w:r w:rsidRPr="00B916E3">
        <w:t>-</w:t>
      </w:r>
      <w:r w:rsidRPr="00B916E3">
        <w:tab/>
        <w:t>Configured NSSAI for the Serving PLMN (if required), rejected S-NSSAI(s) (if required) and TAI list, and</w:t>
      </w:r>
    </w:p>
    <w:p w14:paraId="492E6FD1" w14:textId="77777777" w:rsidR="00B916E3" w:rsidRPr="00B916E3" w:rsidRDefault="00B916E3" w:rsidP="00B916E3">
      <w:pPr>
        <w:ind w:left="568" w:hanging="284"/>
      </w:pPr>
      <w:r w:rsidRPr="00B916E3">
        <w:t>-</w:t>
      </w:r>
      <w:r w:rsidRPr="00B916E3">
        <w:tab/>
        <w:t>the new Allowed NSSAI with the associated mapping of Allowed NSSAI for each Access Type (as applicable) unless the AMF cannot determine the new Allowed NSSAI (e.g. all S-NSSAIs in the old Allowed NSSAI have been removed from the Subscribed S-NSSAIs).</w:t>
      </w:r>
    </w:p>
    <w:p w14:paraId="15848609" w14:textId="77777777" w:rsidR="00B916E3" w:rsidRPr="00B916E3" w:rsidRDefault="00B916E3" w:rsidP="00B916E3">
      <w:pPr>
        <w:ind w:left="851" w:hanging="284"/>
      </w:pPr>
      <w:r w:rsidRPr="00B916E3">
        <w:tab/>
        <w:t>Furthermore:</w:t>
      </w:r>
    </w:p>
    <w:p w14:paraId="1816CA55" w14:textId="77777777" w:rsidR="00B916E3" w:rsidRPr="00B916E3" w:rsidRDefault="00B916E3" w:rsidP="00B916E3">
      <w:pPr>
        <w:ind w:left="568" w:hanging="284"/>
      </w:pPr>
      <w:r w:rsidRPr="00B916E3">
        <w:t>-</w:t>
      </w:r>
      <w:r w:rsidRPr="00B916E3">
        <w:tab/>
        <w:t>If the changes to the Allowed NSSAI does not require the UE to perform immediately a Registration procedure because they do not affect the existing connectivity to Network Slices (i.e. any S-NSSAI(s) the UE is connected to), then the serving AMF indicates to the UE the need for the UE to perform a Registration procedure but does not release the NAS signalling connection to the UE after receiving the acknowledgement from UE. The UE initiates a Registration procedure with the registration type Mobility Registration Update after the UE enters CM-IDLE state due to inactivity.</w:t>
      </w:r>
    </w:p>
    <w:p w14:paraId="3D5CE829" w14:textId="77777777" w:rsidR="00B916E3" w:rsidRPr="00B916E3" w:rsidRDefault="00B916E3" w:rsidP="00B916E3">
      <w:pPr>
        <w:ind w:left="568" w:hanging="284"/>
      </w:pPr>
      <w:r w:rsidRPr="00B916E3">
        <w:t>-</w:t>
      </w:r>
      <w:r w:rsidRPr="00B916E3">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w:t>
      </w:r>
    </w:p>
    <w:p w14:paraId="30433919" w14:textId="77777777" w:rsidR="00B916E3" w:rsidRPr="00B916E3" w:rsidRDefault="00B916E3" w:rsidP="00B916E3">
      <w:pPr>
        <w:ind w:left="851" w:hanging="284"/>
      </w:pPr>
      <w:r w:rsidRPr="00B916E3">
        <w:t>-</w:t>
      </w:r>
      <w:r w:rsidRPr="00B916E3">
        <w:tab/>
        <w:t>The serving AMF indicates to the UE the need for the UE to perform a Registration procedure without including the GUAMI in access stratum signalling after entering CM-IDLE state. The AMF shall release the NAS signalling connection to the UE to allow to enter CM-IDLE after receiving the acknowledgement from UE.</w:t>
      </w:r>
    </w:p>
    <w:p w14:paraId="1DF24382" w14:textId="77777777" w:rsidR="00B916E3" w:rsidRPr="00B916E3" w:rsidRDefault="00B916E3" w:rsidP="00B916E3">
      <w:pPr>
        <w:ind w:left="851" w:hanging="284"/>
      </w:pPr>
      <w:r w:rsidRPr="00B916E3">
        <w:t>-</w:t>
      </w:r>
      <w:r w:rsidRPr="00B916E3">
        <w:tab/>
        <w:t>When the UE receives indications to perform a Registration procedure without including the 5G-GUTI in access stratum signalling after entering CM-IDLE state, then:</w:t>
      </w:r>
    </w:p>
    <w:p w14:paraId="72149A61" w14:textId="77777777" w:rsidR="00B916E3" w:rsidRPr="00B916E3" w:rsidRDefault="00B916E3" w:rsidP="00B916E3">
      <w:pPr>
        <w:ind w:left="1135" w:hanging="284"/>
      </w:pPr>
      <w:r w:rsidRPr="00B916E3">
        <w:t>-</w:t>
      </w:r>
      <w:r w:rsidRPr="00B916E3">
        <w:tab/>
        <w:t>The UE deletes any stored (old) Allowed NSSAI and associated mapping as well as any (old) rejected S-NSSAI.</w:t>
      </w:r>
    </w:p>
    <w:p w14:paraId="1B73785F" w14:textId="77777777" w:rsidR="00B916E3" w:rsidRPr="00B916E3" w:rsidRDefault="00B916E3" w:rsidP="00B916E3">
      <w:pPr>
        <w:ind w:left="1135" w:hanging="284"/>
      </w:pPr>
      <w:r w:rsidRPr="00B916E3">
        <w:lastRenderedPageBreak/>
        <w:t>-</w:t>
      </w:r>
      <w:r w:rsidRPr="00B916E3">
        <w:tab/>
        <w:t>The UE initiates a Registration procedure with the registration type Mobility Registration Update after the UE enters CM-IDLE state.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37DD952D" w14:textId="77777777" w:rsidR="00B916E3" w:rsidRPr="00B916E3" w:rsidRDefault="00B916E3" w:rsidP="00B916E3">
      <w:pPr>
        <w:rPr>
          <w:lang w:eastAsia="zh-CN"/>
        </w:rPr>
      </w:pPr>
      <w:r w:rsidRPr="00B916E3">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4AB0AFD2" w14:textId="77777777" w:rsidR="00B916E3" w:rsidRPr="00B916E3" w:rsidRDefault="00B916E3" w:rsidP="00B916E3">
      <w:pPr>
        <w:rPr>
          <w:lang w:eastAsia="zh-CN"/>
        </w:rPr>
      </w:pPr>
      <w:r w:rsidRPr="00B916E3">
        <w:rPr>
          <w:lang w:eastAsia="zh-CN"/>
        </w:rPr>
        <w:t>In addition to sending the new Allowed NSSAI to the UE, when a Network Slice used for a one or multiple PDU Sessions is no longer available for a UE, the following applies:</w:t>
      </w:r>
    </w:p>
    <w:p w14:paraId="7755E846" w14:textId="77777777" w:rsidR="00B916E3" w:rsidRPr="00B916E3" w:rsidRDefault="00B916E3" w:rsidP="00B916E3">
      <w:pPr>
        <w:ind w:left="568" w:hanging="284"/>
        <w:rPr>
          <w:lang w:eastAsia="zh-CN"/>
        </w:rPr>
      </w:pPr>
      <w:r w:rsidRPr="00B916E3">
        <w:rPr>
          <w:lang w:eastAsia="zh-CN"/>
        </w:rPr>
        <w:t>-</w:t>
      </w:r>
      <w:r w:rsidRPr="00B916E3">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in TS 23.502 [3].</w:t>
      </w:r>
    </w:p>
    <w:p w14:paraId="35BCAF3B" w14:textId="77777777" w:rsidR="00B916E3" w:rsidRPr="00B916E3" w:rsidRDefault="00B916E3" w:rsidP="00B916E3">
      <w:pPr>
        <w:ind w:left="568" w:hanging="284"/>
        <w:rPr>
          <w:lang w:eastAsia="zh-CN"/>
        </w:rPr>
      </w:pPr>
      <w:r w:rsidRPr="00B916E3">
        <w:rPr>
          <w:lang w:eastAsia="zh-CN"/>
        </w:rPr>
        <w:t>-</w:t>
      </w:r>
      <w:r w:rsidRPr="00B916E3">
        <w:rPr>
          <w:lang w:eastAsia="zh-CN"/>
        </w:rPr>
        <w:tab/>
        <w:t xml:space="preserve">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w:t>
      </w:r>
      <w:bookmarkStart w:id="12" w:name="OLE_LINK9"/>
      <w:r w:rsidRPr="00B916E3">
        <w:rPr>
          <w:lang w:eastAsia="zh-CN"/>
        </w:rPr>
        <w:t>after receiving the PDU Session Status in the Registration Accept message</w:t>
      </w:r>
      <w:bookmarkEnd w:id="12"/>
      <w:r w:rsidRPr="00B916E3">
        <w:rPr>
          <w:lang w:eastAsia="zh-CN"/>
        </w:rPr>
        <w:t>.</w:t>
      </w:r>
    </w:p>
    <w:p w14:paraId="229B3032" w14:textId="77777777" w:rsidR="00B916E3" w:rsidRPr="00B916E3" w:rsidRDefault="00B916E3" w:rsidP="00B916E3">
      <w:r w:rsidRPr="00B916E3">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w:t>
      </w:r>
      <w:proofErr w:type="gramStart"/>
      <w:r w:rsidRPr="00B916E3">
        <w:t>other</w:t>
      </w:r>
      <w:proofErr w:type="gramEnd"/>
      <w:r w:rsidRPr="00B916E3">
        <w:t xml:space="preserve"> Network Slice.</w:t>
      </w:r>
    </w:p>
    <w:p w14:paraId="3694A5C3" w14:textId="77777777" w:rsidR="00B916E3" w:rsidRPr="00B916E3" w:rsidRDefault="00B916E3" w:rsidP="00B916E3">
      <w:r w:rsidRPr="00B916E3">
        <w:t>In order to change the set of S-NSSAIs the UE is registered to over an Access Type, the UE shall initiate a Registration procedure over this Access Type as specified in clause 5.15.5.2.1.</w:t>
      </w:r>
    </w:p>
    <w:p w14:paraId="7FA7FB22" w14:textId="77777777" w:rsidR="00B916E3" w:rsidRPr="00B916E3" w:rsidRDefault="00B916E3" w:rsidP="00B916E3">
      <w:r w:rsidRPr="00B916E3">
        <w:t>If, for an established PDU Session:</w:t>
      </w:r>
    </w:p>
    <w:p w14:paraId="6A5A4AA0" w14:textId="77777777" w:rsidR="00B916E3" w:rsidRPr="00B916E3" w:rsidRDefault="00B916E3" w:rsidP="00B916E3">
      <w:pPr>
        <w:ind w:left="568" w:hanging="284"/>
        <w:rPr>
          <w:lang w:val="x-none"/>
        </w:rPr>
      </w:pPr>
      <w:r w:rsidRPr="00B916E3">
        <w:rPr>
          <w:lang w:val="x-none"/>
        </w:rPr>
        <w:t>-</w:t>
      </w:r>
      <w:r w:rsidRPr="00B916E3">
        <w:rPr>
          <w:lang w:val="x-none"/>
        </w:rPr>
        <w:tab/>
        <w:t>none of the values of the S-NSSAIs of the HPLMN in the mapping of the Requested NSSAI to S-NSSAIs of the HPLMN included in the Registration Request matches the S-NSSAI of the HPLMN associated with the PDU Session; or</w:t>
      </w:r>
    </w:p>
    <w:p w14:paraId="24EDBEF5" w14:textId="77777777" w:rsidR="00B916E3" w:rsidRPr="00B916E3" w:rsidRDefault="00B916E3" w:rsidP="00B916E3">
      <w:pPr>
        <w:ind w:left="568" w:hanging="284"/>
      </w:pPr>
      <w:r w:rsidRPr="00B916E3">
        <w:rPr>
          <w:lang w:val="x-none"/>
        </w:rPr>
        <w:t>-</w:t>
      </w:r>
      <w:r w:rsidRPr="00B916E3">
        <w:rPr>
          <w:lang w:val="x-none"/>
        </w:rPr>
        <w:tab/>
        <w:t>none of the values of the S-NSSAIs in the Requested NSSAI matches the value of the S-NSSAI of HPLMN associated with the PDU Session and the mapping of the Requested NSSAI to S-NSSAIs of the HPLMN is not included in the Registration Request</w:t>
      </w:r>
      <w:r w:rsidRPr="00B916E3">
        <w:t>;</w:t>
      </w:r>
    </w:p>
    <w:p w14:paraId="4FC386E2" w14:textId="77777777" w:rsidR="00B916E3" w:rsidRPr="00B916E3" w:rsidRDefault="00B916E3" w:rsidP="00B916E3">
      <w:r w:rsidRPr="00B916E3">
        <w:t>the network shall release this PDU Session as follows:</w:t>
      </w:r>
    </w:p>
    <w:p w14:paraId="1B1A69B1" w14:textId="77777777" w:rsidR="00B916E3" w:rsidRPr="00B916E3" w:rsidRDefault="00B916E3" w:rsidP="00B916E3">
      <w:pPr>
        <w:ind w:left="568" w:hanging="284"/>
        <w:rPr>
          <w:lang w:val="x-none"/>
        </w:rPr>
      </w:pPr>
      <w:r w:rsidRPr="00B916E3">
        <w:rPr>
          <w:lang w:val="x-none"/>
        </w:rPr>
        <w:t>-</w:t>
      </w:r>
      <w:r w:rsidRPr="00B916E3">
        <w:rPr>
          <w:lang w:val="x-none"/>
        </w:rPr>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5F5559C1" w14:textId="77777777" w:rsidR="00B916E3" w:rsidRPr="00B916E3" w:rsidRDefault="00B916E3" w:rsidP="00B916E3">
      <w:r w:rsidRPr="00B916E3">
        <w:t>A change of the set of S-NSSAIs (whether UE or Network initiated) to which the UE is registered may, subject to operator policy, lead to AMF change, as described in clause 5.15.5.2.1.</w:t>
      </w:r>
    </w:p>
    <w:p w14:paraId="041B88CA" w14:textId="77777777" w:rsidR="004207ED" w:rsidRDefault="004207ED">
      <w:pPr>
        <w:rPr>
          <w:noProof/>
        </w:rPr>
      </w:pPr>
    </w:p>
    <w:sectPr w:rsidR="004207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7BB04" w14:textId="77777777" w:rsidR="00B916E3" w:rsidRDefault="00B916E3">
      <w:r>
        <w:separator/>
      </w:r>
    </w:p>
  </w:endnote>
  <w:endnote w:type="continuationSeparator" w:id="0">
    <w:p w14:paraId="40AE3496" w14:textId="77777777" w:rsidR="00B916E3" w:rsidRDefault="00B91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191DE" w14:textId="77777777" w:rsidR="00B916E3" w:rsidRDefault="00B916E3">
      <w:r>
        <w:separator/>
      </w:r>
    </w:p>
  </w:footnote>
  <w:footnote w:type="continuationSeparator" w:id="0">
    <w:p w14:paraId="4385D561" w14:textId="77777777" w:rsidR="00B916E3" w:rsidRDefault="00B91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B916E3" w:rsidRDefault="00B916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B916E3" w:rsidRDefault="00B916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B916E3" w:rsidRDefault="00B916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B916E3" w:rsidRDefault="00B916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C">
    <w15:presenceInfo w15:providerId="None" w15:userId="AC"/>
  </w15:person>
  <w15:person w15:author="NOKIA-revision">
    <w15:presenceInfo w15:providerId="None" w15:userId="NOKIA-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3667D"/>
    <w:rsid w:val="0026004D"/>
    <w:rsid w:val="002640DD"/>
    <w:rsid w:val="00275D12"/>
    <w:rsid w:val="00284FEB"/>
    <w:rsid w:val="002860C4"/>
    <w:rsid w:val="002B5741"/>
    <w:rsid w:val="00305409"/>
    <w:rsid w:val="003609EF"/>
    <w:rsid w:val="0036231A"/>
    <w:rsid w:val="00374DD4"/>
    <w:rsid w:val="003E1A36"/>
    <w:rsid w:val="00410371"/>
    <w:rsid w:val="004207ED"/>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07F2"/>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16E3"/>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7E47"/>
    <w:rsid w:val="00DE34CF"/>
    <w:rsid w:val="00E13F3D"/>
    <w:rsid w:val="00E34898"/>
    <w:rsid w:val="00EA290B"/>
    <w:rsid w:val="00EB09B7"/>
    <w:rsid w:val="00EE7D7C"/>
    <w:rsid w:val="00F121D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4207ED"/>
    <w:rPr>
      <w:rFonts w:ascii="Arial" w:hAnsi="Arial"/>
      <w:sz w:val="24"/>
      <w:lang w:val="en-GB" w:eastAsia="en-US"/>
    </w:rPr>
  </w:style>
  <w:style w:type="character" w:customStyle="1" w:styleId="FooterChar">
    <w:name w:val="Footer Char"/>
    <w:link w:val="Footer"/>
    <w:uiPriority w:val="99"/>
    <w:rsid w:val="004207ED"/>
    <w:rPr>
      <w:rFonts w:ascii="Arial" w:hAnsi="Arial"/>
      <w:b/>
      <w:i/>
      <w:noProof/>
      <w:sz w:val="18"/>
      <w:lang w:val="en-GB" w:eastAsia="en-US"/>
    </w:rPr>
  </w:style>
  <w:style w:type="character" w:customStyle="1" w:styleId="NOZchn">
    <w:name w:val="NO Zchn"/>
    <w:link w:val="NO"/>
    <w:rsid w:val="004207ED"/>
    <w:rPr>
      <w:rFonts w:ascii="Times New Roman" w:hAnsi="Times New Roman"/>
      <w:lang w:val="en-GB" w:eastAsia="en-US"/>
    </w:rPr>
  </w:style>
  <w:style w:type="character" w:customStyle="1" w:styleId="TALChar">
    <w:name w:val="TAL Char"/>
    <w:link w:val="TAL"/>
    <w:rsid w:val="004207ED"/>
    <w:rPr>
      <w:rFonts w:ascii="Arial" w:hAnsi="Arial"/>
      <w:sz w:val="18"/>
      <w:lang w:val="en-GB" w:eastAsia="en-US"/>
    </w:rPr>
  </w:style>
  <w:style w:type="character" w:customStyle="1" w:styleId="TAHCar">
    <w:name w:val="TAH Car"/>
    <w:link w:val="TAH"/>
    <w:rsid w:val="004207ED"/>
    <w:rPr>
      <w:rFonts w:ascii="Arial" w:hAnsi="Arial"/>
      <w:b/>
      <w:sz w:val="18"/>
      <w:lang w:val="en-GB" w:eastAsia="en-US"/>
    </w:rPr>
  </w:style>
  <w:style w:type="character" w:customStyle="1" w:styleId="EXChar">
    <w:name w:val="EX Char"/>
    <w:link w:val="EX"/>
    <w:locked/>
    <w:rsid w:val="004207ED"/>
    <w:rPr>
      <w:rFonts w:ascii="Times New Roman" w:hAnsi="Times New Roman"/>
      <w:lang w:val="en-GB" w:eastAsia="en-US"/>
    </w:rPr>
  </w:style>
  <w:style w:type="character" w:customStyle="1" w:styleId="B1Char">
    <w:name w:val="B1 Char"/>
    <w:link w:val="B1"/>
    <w:rsid w:val="004207ED"/>
    <w:rPr>
      <w:rFonts w:ascii="Times New Roman" w:hAnsi="Times New Roman"/>
      <w:lang w:val="en-GB" w:eastAsia="en-US"/>
    </w:rPr>
  </w:style>
  <w:style w:type="character" w:customStyle="1" w:styleId="EditorsNoteChar">
    <w:name w:val="Editor's Note Char"/>
    <w:link w:val="EditorsNote"/>
    <w:rsid w:val="004207ED"/>
    <w:rPr>
      <w:rFonts w:ascii="Times New Roman" w:hAnsi="Times New Roman"/>
      <w:color w:val="FF0000"/>
      <w:lang w:val="en-GB" w:eastAsia="en-US"/>
    </w:rPr>
  </w:style>
  <w:style w:type="character" w:customStyle="1" w:styleId="THChar">
    <w:name w:val="TH Char"/>
    <w:link w:val="TH"/>
    <w:rsid w:val="004207ED"/>
    <w:rPr>
      <w:rFonts w:ascii="Arial" w:hAnsi="Arial"/>
      <w:b/>
      <w:lang w:val="en-GB" w:eastAsia="en-US"/>
    </w:rPr>
  </w:style>
  <w:style w:type="character" w:customStyle="1" w:styleId="TFChar">
    <w:name w:val="TF Char"/>
    <w:link w:val="TF"/>
    <w:rsid w:val="004207ED"/>
    <w:rPr>
      <w:rFonts w:ascii="Arial" w:hAnsi="Arial"/>
      <w:b/>
      <w:lang w:val="en-GB" w:eastAsia="en-US"/>
    </w:rPr>
  </w:style>
  <w:style w:type="character" w:customStyle="1" w:styleId="B2Char">
    <w:name w:val="B2 Char"/>
    <w:link w:val="B2"/>
    <w:rsid w:val="004207ED"/>
    <w:rPr>
      <w:rFonts w:ascii="Times New Roman" w:hAnsi="Times New Roman"/>
      <w:lang w:val="en-GB" w:eastAsia="en-US"/>
    </w:rPr>
  </w:style>
  <w:style w:type="paragraph" w:customStyle="1" w:styleId="TAJ">
    <w:name w:val="TAJ"/>
    <w:basedOn w:val="TH"/>
    <w:rsid w:val="004207ED"/>
    <w:rPr>
      <w:lang w:val="x-none"/>
    </w:rPr>
  </w:style>
  <w:style w:type="paragraph" w:styleId="ListParagraph">
    <w:name w:val="List Paragraph"/>
    <w:basedOn w:val="Normal"/>
    <w:uiPriority w:val="34"/>
    <w:qFormat/>
    <w:rsid w:val="004207ED"/>
    <w:pPr>
      <w:ind w:left="720"/>
      <w:contextualSpacing/>
    </w:pPr>
  </w:style>
  <w:style w:type="paragraph" w:styleId="Revision">
    <w:name w:val="Revision"/>
    <w:hidden/>
    <w:uiPriority w:val="99"/>
    <w:semiHidden/>
    <w:rsid w:val="004207ED"/>
    <w:rPr>
      <w:rFonts w:ascii="Times New Roman" w:hAnsi="Times New Roman"/>
      <w:lang w:val="en-GB" w:eastAsia="en-US"/>
    </w:rPr>
  </w:style>
  <w:style w:type="paragraph" w:styleId="NormalWeb">
    <w:name w:val="Normal (Web)"/>
    <w:basedOn w:val="Normal"/>
    <w:uiPriority w:val="99"/>
    <w:unhideWhenUsed/>
    <w:rsid w:val="004207ED"/>
    <w:pPr>
      <w:spacing w:before="100" w:beforeAutospacing="1" w:after="100" w:afterAutospacing="1"/>
    </w:pPr>
    <w:rPr>
      <w:sz w:val="24"/>
      <w:szCs w:val="24"/>
      <w:lang w:val="en-US" w:eastAsia="zh-CN"/>
    </w:rPr>
  </w:style>
  <w:style w:type="table" w:styleId="TableGrid">
    <w:name w:val="Table Grid"/>
    <w:basedOn w:val="TableNormal"/>
    <w:rsid w:val="004207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4207ED"/>
    <w:rPr>
      <w:rFonts w:ascii="Times New Roman" w:hAnsi="Times New Roman"/>
      <w:sz w:val="16"/>
      <w:lang w:val="en-GB" w:eastAsia="en-US"/>
    </w:rPr>
  </w:style>
  <w:style w:type="character" w:customStyle="1" w:styleId="CommentSubjectChar">
    <w:name w:val="Comment Subject Char"/>
    <w:link w:val="CommentSubject"/>
    <w:rsid w:val="004207ED"/>
    <w:rPr>
      <w:rFonts w:ascii="Times New Roman" w:hAnsi="Times New Roman"/>
      <w:b/>
      <w:bCs/>
      <w:lang w:val="en-GB" w:eastAsia="en-US"/>
    </w:rPr>
  </w:style>
  <w:style w:type="paragraph" w:styleId="BodyText">
    <w:name w:val="Body Text"/>
    <w:basedOn w:val="Normal"/>
    <w:link w:val="BodyTextChar"/>
    <w:unhideWhenUsed/>
    <w:rsid w:val="004207ED"/>
    <w:pPr>
      <w:spacing w:after="120"/>
    </w:pPr>
  </w:style>
  <w:style w:type="character" w:customStyle="1" w:styleId="BodyTextChar">
    <w:name w:val="Body Text Char"/>
    <w:basedOn w:val="DefaultParagraphFont"/>
    <w:link w:val="BodyText"/>
    <w:rsid w:val="004207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E6DF1-1CC5-45DF-806B-69E2B75B3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6</Pages>
  <Words>3816</Words>
  <Characters>19255</Characters>
  <Application>Microsoft Office Word</Application>
  <DocSecurity>0</DocSecurity>
  <Lines>160</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10</cp:revision>
  <cp:lastPrinted>1900-01-01T00:00:00Z</cp:lastPrinted>
  <dcterms:created xsi:type="dcterms:W3CDTF">2018-11-05T09:14:00Z</dcterms:created>
  <dcterms:modified xsi:type="dcterms:W3CDTF">2019-11-07T12:18:00Z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